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PYBOWE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 of the late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Otes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Trevarthian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21-364)</w:t>
      </w:r>
    </w:p>
    <w:p w:rsid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431A5" w:rsidRDefault="002431A5" w:rsidP="002431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2431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1A5" w:rsidRDefault="002431A5" w:rsidP="00E71FC3">
      <w:pPr>
        <w:spacing w:after="0" w:line="240" w:lineRule="auto"/>
      </w:pPr>
      <w:r>
        <w:separator/>
      </w:r>
    </w:p>
  </w:endnote>
  <w:endnote w:type="continuationSeparator" w:id="0">
    <w:p w:rsidR="002431A5" w:rsidRDefault="002431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1A5" w:rsidRDefault="002431A5" w:rsidP="00E71FC3">
      <w:pPr>
        <w:spacing w:after="0" w:line="240" w:lineRule="auto"/>
      </w:pPr>
      <w:r>
        <w:separator/>
      </w:r>
    </w:p>
  </w:footnote>
  <w:footnote w:type="continuationSeparator" w:id="0">
    <w:p w:rsidR="002431A5" w:rsidRDefault="002431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A5"/>
    <w:rsid w:val="002431A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673C0"/>
  <w15:chartTrackingRefBased/>
  <w15:docId w15:val="{ECAD625A-4124-4AE5-9374-387952B1F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5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2016-04-22T20:19:00Z</dcterms:created>
  <dcterms:modified xsi:type="dcterms:W3CDTF">2016-04-22T20:19:00Z</dcterms:modified>
</cp:coreProperties>
</file>